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6FB82" w14:textId="77777777" w:rsidR="00A054C1" w:rsidRDefault="00A054C1" w:rsidP="00A054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BATEMAN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14:paraId="6CAB5323" w14:textId="77777777" w:rsidR="00A054C1" w:rsidRDefault="00A054C1" w:rsidP="00A054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A1464D" w14:textId="77777777" w:rsidR="00A054C1" w:rsidRDefault="00A054C1" w:rsidP="00A054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12BC3B" w14:textId="77777777" w:rsidR="00A054C1" w:rsidRDefault="00A054C1" w:rsidP="00A054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Burgeys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Maldon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Thasxted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32CC0F7B" w14:textId="77777777" w:rsidR="00A054C1" w:rsidRDefault="00A054C1" w:rsidP="00A054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senior(q.v.),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Millere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Little </w:t>
      </w:r>
      <w:proofErr w:type="spellStart"/>
      <w:r>
        <w:rPr>
          <w:rFonts w:ascii="Times New Roman" w:hAnsi="Times New Roman" w:cs="Times New Roman"/>
          <w:sz w:val="24"/>
          <w:szCs w:val="24"/>
        </w:rPr>
        <w:t>Chesterford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Thomas Hamond</w:t>
      </w:r>
    </w:p>
    <w:p w14:paraId="597AB8AD" w14:textId="77777777" w:rsidR="00A054C1" w:rsidRDefault="00A054C1" w:rsidP="00A054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Thaxted, cutler(q.v.).</w:t>
      </w:r>
    </w:p>
    <w:p w14:paraId="540B9A44" w14:textId="77777777" w:rsidR="00A054C1" w:rsidRDefault="00A054C1" w:rsidP="00A054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74767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http://aalt.law.uh.edu/Indices/CP40Indices/CP40no629/CP40no629Pl.htm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C29FF3D" w14:textId="77777777" w:rsidR="00A054C1" w:rsidRDefault="00A054C1" w:rsidP="00A054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31AD83" w14:textId="77777777" w:rsidR="00A054C1" w:rsidRDefault="00A054C1" w:rsidP="00A054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DA5913" w14:textId="77777777" w:rsidR="00A054C1" w:rsidRDefault="00A054C1" w:rsidP="00A054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June 2022</w:t>
      </w:r>
    </w:p>
    <w:p w14:paraId="6E9BA23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DD7BB" w14:textId="77777777" w:rsidR="00A054C1" w:rsidRDefault="00A054C1" w:rsidP="009139A6">
      <w:r>
        <w:separator/>
      </w:r>
    </w:p>
  </w:endnote>
  <w:endnote w:type="continuationSeparator" w:id="0">
    <w:p w14:paraId="1690D654" w14:textId="77777777" w:rsidR="00A054C1" w:rsidRDefault="00A054C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B9A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FCEA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BD85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A1F1F" w14:textId="77777777" w:rsidR="00A054C1" w:rsidRDefault="00A054C1" w:rsidP="009139A6">
      <w:r>
        <w:separator/>
      </w:r>
    </w:p>
  </w:footnote>
  <w:footnote w:type="continuationSeparator" w:id="0">
    <w:p w14:paraId="03D23016" w14:textId="77777777" w:rsidR="00A054C1" w:rsidRDefault="00A054C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B86E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0EF2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6DF7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4C1"/>
    <w:rsid w:val="000666E0"/>
    <w:rsid w:val="002510B7"/>
    <w:rsid w:val="005C130B"/>
    <w:rsid w:val="00826F5C"/>
    <w:rsid w:val="009139A6"/>
    <w:rsid w:val="009448BB"/>
    <w:rsid w:val="00A054C1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A918C"/>
  <w15:chartTrackingRefBased/>
  <w15:docId w15:val="{2CE3A25A-9AF1-4C43-A9C8-F6BA9475C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054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29/CP40no62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2022-06-28T19:17:00Z</dcterms:created>
  <dcterms:modified xsi:type="dcterms:W3CDTF">2022-06-28T19:18:00Z</dcterms:modified>
</cp:coreProperties>
</file>